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B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5512E4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FA5460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12</w:t>
      </w: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991EA8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5512E4">
        <w:rPr>
          <w:rFonts w:ascii="Arial" w:eastAsia="Times New Roman" w:hAnsi="Arial" w:cs="Arial"/>
          <w:b/>
          <w:w w:val="100"/>
          <w:lang w:eastAsia="en-US"/>
        </w:rPr>
        <w:t>Erklärung bei Berufung auf die Eignung Dritter</w:t>
      </w: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991EA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5512E4">
        <w:rPr>
          <w:rFonts w:ascii="Arial" w:eastAsia="Times New Roman" w:hAnsi="Arial" w:cs="Arial"/>
          <w:b/>
          <w:w w:val="100"/>
          <w:lang w:eastAsia="en-US"/>
        </w:rPr>
        <w:t>(vom jeweiligen Dritten auszufüllen und</w:t>
      </w:r>
      <w:r w:rsidR="005106FC" w:rsidRPr="005512E4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Pr="005512E4">
        <w:rPr>
          <w:rFonts w:ascii="Arial" w:eastAsia="Times New Roman" w:hAnsi="Arial" w:cs="Arial"/>
          <w:b/>
          <w:w w:val="100"/>
          <w:lang w:eastAsia="en-US"/>
        </w:rPr>
        <w:t>zu unterzeichnen, sofern zutreffend)</w:t>
      </w:r>
    </w:p>
    <w:p w:rsidR="00991EA8" w:rsidRPr="005512E4" w:rsidRDefault="00991EA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bookmarkStart w:id="0" w:name="OLE_LINK12"/>
      <w:bookmarkStart w:id="1" w:name="OLE_LINK13"/>
    </w:p>
    <w:bookmarkEnd w:id="0"/>
    <w:bookmarkEnd w:id="1"/>
    <w:p w:rsidR="007F28F9" w:rsidRPr="005512E4" w:rsidRDefault="007F28F9" w:rsidP="005106FC">
      <w:pPr>
        <w:pStyle w:val="Listenabsatz"/>
        <w:numPr>
          <w:ilvl w:val="0"/>
          <w:numId w:val="8"/>
        </w:num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des </w:t>
      </w:r>
      <w:r w:rsidR="009E691A" w:rsidRPr="005512E4">
        <w:rPr>
          <w:rFonts w:ascii="Arial" w:eastAsia="Times New Roman" w:hAnsi="Arial" w:cs="Arial"/>
          <w:w w:val="100"/>
          <w:lang w:eastAsia="en-US"/>
        </w:rPr>
        <w:t xml:space="preserve">Bieters </w:t>
      </w:r>
      <w:r w:rsidR="00F21FC5" w:rsidRPr="005512E4">
        <w:rPr>
          <w:rFonts w:ascii="Arial" w:eastAsia="Times New Roman" w:hAnsi="Arial" w:cs="Arial"/>
          <w:w w:val="100"/>
          <w:lang w:eastAsia="en-US"/>
        </w:rPr>
        <w:t xml:space="preserve">/ der </w:t>
      </w:r>
      <w:r w:rsidR="009E691A" w:rsidRPr="005512E4">
        <w:rPr>
          <w:rFonts w:ascii="Arial" w:eastAsia="Times New Roman" w:hAnsi="Arial" w:cs="Arial"/>
          <w:w w:val="100"/>
          <w:lang w:eastAsia="en-US"/>
        </w:rPr>
        <w:t>Bietergemeinschaft</w:t>
      </w:r>
      <w:r w:rsidRPr="005512E4">
        <w:rPr>
          <w:rFonts w:ascii="Arial" w:eastAsia="Times New Roman" w:hAnsi="Arial" w:cs="Arial"/>
          <w:w w:val="100"/>
          <w:lang w:eastAsia="en-US"/>
        </w:rPr>
        <w:t>:</w:t>
      </w:r>
    </w:p>
    <w:p w:rsidR="005106FC" w:rsidRPr="005512E4" w:rsidRDefault="005106FC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D24796" w:rsidRPr="005512E4" w:rsidRDefault="005106FC" w:rsidP="005106FC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5106FC" w:rsidRPr="005512E4" w:rsidRDefault="007F28F9" w:rsidP="005106FC">
      <w:pPr>
        <w:pStyle w:val="Listenabsatz"/>
        <w:numPr>
          <w:ilvl w:val="0"/>
          <w:numId w:val="8"/>
        </w:num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</w:t>
      </w:r>
      <w:r w:rsidR="00483FB8" w:rsidRPr="005512E4">
        <w:rPr>
          <w:rFonts w:ascii="Arial" w:eastAsia="Times New Roman" w:hAnsi="Arial" w:cs="Arial"/>
          <w:w w:val="100"/>
          <w:lang w:eastAsia="en-US"/>
        </w:rPr>
        <w:t xml:space="preserve">des </w:t>
      </w:r>
      <w:r w:rsidR="005106FC" w:rsidRPr="005512E4">
        <w:rPr>
          <w:rFonts w:ascii="Arial" w:eastAsia="Times New Roman" w:hAnsi="Arial" w:cs="Arial"/>
          <w:w w:val="100"/>
          <w:lang w:eastAsia="en-US"/>
        </w:rPr>
        <w:t>Dritt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en</w:t>
      </w:r>
      <w:r w:rsidR="00677FE5" w:rsidRPr="005512E4">
        <w:rPr>
          <w:rFonts w:ascii="Arial" w:eastAsia="Times New Roman" w:hAnsi="Arial" w:cs="Arial"/>
          <w:w w:val="100"/>
          <w:lang w:eastAsia="en-US"/>
        </w:rPr>
        <w:t xml:space="preserve"> (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Unternehmen</w:t>
      </w:r>
      <w:r w:rsidR="00677FE5" w:rsidRPr="005512E4">
        <w:rPr>
          <w:rFonts w:ascii="Arial" w:eastAsia="Times New Roman" w:hAnsi="Arial" w:cs="Arial"/>
          <w:w w:val="100"/>
          <w:lang w:eastAsia="en-US"/>
        </w:rPr>
        <w:t>, Adresse, Telefon)</w:t>
      </w:r>
      <w:r w:rsidRPr="005512E4">
        <w:rPr>
          <w:rFonts w:ascii="Arial" w:eastAsia="Times New Roman" w:hAnsi="Arial" w:cs="Arial"/>
          <w:w w:val="100"/>
          <w:lang w:eastAsia="en-US"/>
        </w:rPr>
        <w:t>:</w:t>
      </w:r>
    </w:p>
    <w:p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F3615B" w:rsidRPr="005512E4" w:rsidRDefault="005106FC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F3615B" w:rsidRPr="00BE4F0A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</w:rPr>
      </w:pPr>
    </w:p>
    <w:p w:rsidR="005106FC" w:rsidRPr="005512E4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F3615B" w:rsidRPr="00BE4F0A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8F1FB8" w:rsidRPr="005512E4" w:rsidRDefault="005106FC" w:rsidP="005106FC">
      <w:pPr>
        <w:pStyle w:val="Listenabsatz"/>
        <w:tabs>
          <w:tab w:val="left" w:pos="500"/>
        </w:tabs>
        <w:spacing w:line="240" w:lineRule="auto"/>
        <w:jc w:val="both"/>
        <w:rPr>
          <w:rFonts w:ascii="Arial" w:hAnsi="Arial" w:cs="Arial"/>
          <w:b/>
          <w:w w:val="100"/>
        </w:rPr>
      </w:pPr>
      <w:r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Pr="005512E4">
        <w:rPr>
          <w:rFonts w:ascii="Arial" w:eastAsia="Times New Roman" w:hAnsi="Arial" w:cs="Arial"/>
          <w:b/>
          <w:w w:val="100"/>
        </w:rPr>
      </w:r>
      <w:r w:rsidRPr="005512E4">
        <w:rPr>
          <w:rFonts w:ascii="Arial" w:eastAsia="Times New Roman" w:hAnsi="Arial" w:cs="Arial"/>
          <w:b/>
          <w:w w:val="100"/>
        </w:rPr>
        <w:fldChar w:fldCharType="separate"/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hAnsi="Arial" w:cs="Arial"/>
          <w:b/>
          <w:noProof/>
          <w:w w:val="100"/>
        </w:rPr>
        <w:t> </w:t>
      </w:r>
      <w:r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5106FC" w:rsidRPr="005512E4" w:rsidRDefault="005106FC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F28F9" w:rsidRPr="005512E4" w:rsidRDefault="007F28F9" w:rsidP="005106FC">
      <w:pPr>
        <w:pStyle w:val="Listenabsatz"/>
        <w:numPr>
          <w:ilvl w:val="0"/>
          <w:numId w:val="8"/>
        </w:num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 xml:space="preserve">Genaue Bezeichnung und Beschreibung der vom </w:t>
      </w:r>
      <w:r w:rsidR="008F1FB8" w:rsidRPr="005512E4">
        <w:rPr>
          <w:rFonts w:ascii="Arial" w:eastAsia="Times New Roman" w:hAnsi="Arial" w:cs="Arial"/>
          <w:w w:val="100"/>
          <w:lang w:eastAsia="en-US"/>
        </w:rPr>
        <w:t>Dritten</w:t>
      </w:r>
      <w:r w:rsidRPr="005512E4">
        <w:rPr>
          <w:rFonts w:ascii="Arial" w:eastAsia="Times New Roman" w:hAnsi="Arial" w:cs="Arial"/>
          <w:w w:val="100"/>
          <w:lang w:eastAsia="en-US"/>
        </w:rPr>
        <w:t xml:space="preserve"> zu erbringenden Leistungen und zur Verfügung zu stellenden Mittel (falls erforderlich: Abgrenzung zu anderen Leistungsteilen):</w:t>
      </w:r>
    </w:p>
    <w:p w:rsidR="00F3615B" w:rsidRPr="005512E4" w:rsidRDefault="00F3615B" w:rsidP="00F3615B">
      <w:pPr>
        <w:pStyle w:val="Listenabsatz"/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9210"/>
      </w:tblGrid>
      <w:tr w:rsidR="00F3615B" w:rsidRPr="005512E4" w:rsidTr="00F3615B">
        <w:trPr>
          <w:trHeight w:val="567"/>
        </w:trPr>
        <w:tc>
          <w:tcPr>
            <w:tcW w:w="9210" w:type="dxa"/>
            <w:vAlign w:val="center"/>
          </w:tcPr>
          <w:p w:rsidR="00F3615B" w:rsidRPr="005512E4" w:rsidRDefault="00F3615B" w:rsidP="00F3615B">
            <w:pPr>
              <w:pStyle w:val="Listenabsatz"/>
              <w:tabs>
                <w:tab w:val="left" w:pos="500"/>
              </w:tabs>
              <w:spacing w:line="240" w:lineRule="auto"/>
              <w:ind w:left="0"/>
              <w:rPr>
                <w:rFonts w:ascii="Arial" w:eastAsia="Times New Roman" w:hAnsi="Arial" w:cs="Arial"/>
              </w:rPr>
            </w:pPr>
            <w:r w:rsidRPr="005512E4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512E4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5512E4">
              <w:rPr>
                <w:rFonts w:ascii="Arial" w:eastAsia="Times New Roman" w:hAnsi="Arial" w:cs="Arial"/>
                <w:b/>
              </w:rPr>
            </w:r>
            <w:r w:rsidRPr="005512E4">
              <w:rPr>
                <w:rFonts w:ascii="Arial" w:eastAsia="Times New Roman" w:hAnsi="Arial" w:cs="Arial"/>
                <w:b/>
              </w:rPr>
              <w:fldChar w:fldCharType="separate"/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hAnsi="Arial" w:cs="Arial"/>
                <w:b/>
                <w:noProof/>
              </w:rPr>
              <w:t> </w:t>
            </w:r>
            <w:r w:rsidRPr="005512E4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F3615B" w:rsidRPr="005512E4" w:rsidRDefault="00F3615B" w:rsidP="00F3615B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8F1FB8" w:rsidRPr="005512E4" w:rsidRDefault="008F1FB8" w:rsidP="005106FC">
      <w:pPr>
        <w:tabs>
          <w:tab w:val="left" w:pos="500"/>
        </w:tabs>
        <w:spacing w:line="240" w:lineRule="auto"/>
        <w:jc w:val="both"/>
        <w:rPr>
          <w:rFonts w:ascii="Arial" w:hAnsi="Arial" w:cs="Arial"/>
          <w:w w:val="100"/>
        </w:rPr>
      </w:pPr>
    </w:p>
    <w:p w:rsidR="008F1FB8" w:rsidRPr="005512E4" w:rsidRDefault="008F1FB8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Sehr geehrte Damen und Herren,</w:t>
      </w:r>
    </w:p>
    <w:p w:rsidR="00F3615B" w:rsidRPr="005512E4" w:rsidRDefault="00F3615B" w:rsidP="005106FC">
      <w:pPr>
        <w:tabs>
          <w:tab w:val="left" w:pos="50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F3615B" w:rsidRPr="005512E4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das Unternehmen</w:t>
      </w:r>
    </w:p>
    <w:p w:rsidR="00F3615B" w:rsidRPr="00BE4F0A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</w:rPr>
      </w:pPr>
    </w:p>
    <w:p w:rsidR="00F3615B" w:rsidRPr="005512E4" w:rsidRDefault="00BE4F0A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r>
        <w:rPr>
          <w:rFonts w:ascii="Arial" w:eastAsia="Times New Roman" w:hAnsi="Arial" w:cs="Arial"/>
          <w:b/>
          <w:w w:val="100"/>
        </w:rPr>
        <w:tab/>
      </w:r>
      <w:r w:rsidR="00F3615B" w:rsidRPr="005512E4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F3615B" w:rsidRPr="005512E4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F3615B" w:rsidRPr="005512E4">
        <w:rPr>
          <w:rFonts w:ascii="Arial" w:eastAsia="Times New Roman" w:hAnsi="Arial" w:cs="Arial"/>
          <w:b/>
          <w:w w:val="100"/>
        </w:rPr>
      </w:r>
      <w:r w:rsidR="00F3615B" w:rsidRPr="005512E4">
        <w:rPr>
          <w:rFonts w:ascii="Arial" w:eastAsia="Times New Roman" w:hAnsi="Arial" w:cs="Arial"/>
          <w:b/>
          <w:w w:val="100"/>
        </w:rPr>
        <w:fldChar w:fldCharType="separate"/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hAnsi="Arial" w:cs="Arial"/>
          <w:b/>
          <w:noProof/>
          <w:w w:val="100"/>
        </w:rPr>
        <w:t> </w:t>
      </w:r>
      <w:r w:rsidR="00F3615B" w:rsidRPr="005512E4">
        <w:rPr>
          <w:rFonts w:ascii="Arial" w:eastAsia="Times New Roman" w:hAnsi="Arial" w:cs="Arial"/>
          <w:b/>
          <w:w w:val="100"/>
        </w:rPr>
        <w:fldChar w:fldCharType="end"/>
      </w:r>
    </w:p>
    <w:p w:rsidR="00F3615B" w:rsidRPr="005512E4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8F1FB8" w:rsidRPr="005512E4" w:rsidRDefault="008F1FB8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beruft sich in seinem Angebot auf unsere Eignung.</w:t>
      </w:r>
    </w:p>
    <w:p w:rsidR="00F3615B" w:rsidRDefault="00F3615B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558626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762DB2" w:rsidRPr="00A437C0">
        <w:rPr>
          <w:rFonts w:ascii="Arial" w:eastAsia="Times New Roman" w:hAnsi="Arial" w:cs="Arial"/>
          <w:w w:val="100"/>
          <w:lang w:eastAsia="en-US"/>
        </w:rPr>
        <w:tab/>
        <w:t>wirtschaftliche und finanzielle Leistungsfähigkeit (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9</w:t>
      </w:r>
      <w:r w:rsidR="00762DB2" w:rsidRPr="00A437C0">
        <w:rPr>
          <w:rFonts w:ascii="Arial" w:eastAsia="Times New Roman" w:hAnsi="Arial" w:cs="Arial"/>
          <w:w w:val="100"/>
          <w:lang w:eastAsia="en-US"/>
        </w:rPr>
        <w:t xml:space="preserve"> für den Dritten)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und / oder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591659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A437C0">
        <w:rPr>
          <w:rFonts w:ascii="Arial" w:eastAsia="Times New Roman" w:hAnsi="Arial" w:cs="Arial"/>
          <w:w w:val="100"/>
          <w:lang w:eastAsia="en-US"/>
        </w:rPr>
        <w:tab/>
        <w:t>technische und berufliche Leistungsfähigkeit (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10</w:t>
      </w:r>
      <w:r w:rsidR="00762DB2" w:rsidRPr="00A437C0">
        <w:rPr>
          <w:rFonts w:ascii="Arial" w:eastAsia="Times New Roman" w:hAnsi="Arial" w:cs="Arial"/>
          <w:w w:val="100"/>
          <w:lang w:eastAsia="en-US"/>
        </w:rPr>
        <w:t xml:space="preserve"> für den Dritten).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Wir erklären, dass wir dem o.g. Unternehmen im Fall der Auftragserteilung die für die Leistungserbringung erforderlichen Mittel unseres Unternehmens zur Verfügung stellen.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A437C0">
        <w:rPr>
          <w:rFonts w:ascii="Arial" w:eastAsia="Times New Roman" w:hAnsi="Arial" w:cs="Arial"/>
          <w:w w:val="100"/>
          <w:lang w:eastAsia="en-US"/>
        </w:rPr>
        <w:t>Unsere Eignung weisen wir nach Maßgabe der Auftragsbekanntmachung sowie der Bewerbungsbedingungen und der darin vorgeschriebenen Formblätter nach.</w:t>
      </w:r>
    </w:p>
    <w:p w:rsidR="00762DB2" w:rsidRPr="00A437C0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964429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5C0A17">
        <w:rPr>
          <w:rFonts w:ascii="Arial" w:eastAsia="Times New Roman" w:hAnsi="Arial" w:cs="Arial"/>
          <w:w w:val="100"/>
          <w:lang w:eastAsia="en-US"/>
        </w:rPr>
        <w:tab/>
        <w:t xml:space="preserve">Zum Nachweis unserer Befähigung und Erlaubnis zur Berufsausübung reichen wir </w:t>
      </w:r>
      <w:r w:rsidR="00762DB2">
        <w:rPr>
          <w:rFonts w:ascii="Arial" w:eastAsia="Times New Roman" w:hAnsi="Arial" w:cs="Arial"/>
          <w:w w:val="100"/>
          <w:lang w:eastAsia="en-US"/>
        </w:rPr>
        <w:t>die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5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:rsidR="00762DB2" w:rsidRPr="005C0A17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Default="00FA5460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878354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5C0A17">
        <w:rPr>
          <w:rFonts w:ascii="Arial" w:eastAsia="Times New Roman" w:hAnsi="Arial" w:cs="Arial"/>
          <w:w w:val="100"/>
          <w:lang w:eastAsia="en-US"/>
        </w:rPr>
        <w:tab/>
        <w:t>Zum Nachweis des Nichtvorliegens von Ausschlussgründen reichen wir d</w:t>
      </w:r>
      <w:r w:rsidR="00762DB2">
        <w:rPr>
          <w:rFonts w:ascii="Arial" w:eastAsia="Times New Roman" w:hAnsi="Arial" w:cs="Arial"/>
          <w:w w:val="100"/>
          <w:lang w:eastAsia="en-US"/>
        </w:rPr>
        <w:t>ie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ausgefüllte </w:t>
      </w:r>
      <w:r w:rsidR="00762DB2" w:rsidRPr="00762DB2">
        <w:rPr>
          <w:rFonts w:ascii="Arial" w:eastAsia="Times New Roman" w:hAnsi="Arial" w:cs="Arial"/>
          <w:b/>
          <w:w w:val="100"/>
          <w:lang w:eastAsia="en-US"/>
        </w:rPr>
        <w:t xml:space="preserve">Anlage </w:t>
      </w:r>
      <w:r>
        <w:rPr>
          <w:rFonts w:ascii="Arial" w:eastAsia="Times New Roman" w:hAnsi="Arial" w:cs="Arial"/>
          <w:b/>
          <w:w w:val="100"/>
          <w:lang w:eastAsia="en-US"/>
        </w:rPr>
        <w:t>6</w:t>
      </w:r>
      <w:r w:rsidR="00762DB2" w:rsidRPr="005C0A17">
        <w:rPr>
          <w:rFonts w:ascii="Arial" w:eastAsia="Times New Roman" w:hAnsi="Arial" w:cs="Arial"/>
          <w:w w:val="100"/>
          <w:lang w:eastAsia="en-US"/>
        </w:rPr>
        <w:t xml:space="preserve"> ein.</w:t>
      </w:r>
    </w:p>
    <w:p w:rsidR="00762DB2" w:rsidRPr="005C0A17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Pr="00762DB2" w:rsidRDefault="00762DB2" w:rsidP="00762DB2">
      <w:pPr>
        <w:spacing w:line="240" w:lineRule="auto"/>
        <w:jc w:val="both"/>
        <w:rPr>
          <w:rFonts w:ascii="Arial" w:eastAsia="Times New Roman" w:hAnsi="Arial" w:cs="Arial"/>
          <w:i/>
          <w:w w:val="100"/>
          <w:lang w:eastAsia="en-US"/>
        </w:rPr>
      </w:pPr>
      <w:r w:rsidRPr="00762DB2">
        <w:rPr>
          <w:rFonts w:ascii="Arial" w:eastAsia="Times New Roman" w:hAnsi="Arial" w:cs="Arial"/>
          <w:i/>
          <w:w w:val="100"/>
          <w:lang w:eastAsia="en-US"/>
        </w:rPr>
        <w:t>Nur im Fall der Verleihung der finanziellen Leistungsfähigkeit ankreuzen:</w:t>
      </w:r>
    </w:p>
    <w:p w:rsidR="00762DB2" w:rsidRPr="00762DB2" w:rsidRDefault="00762DB2" w:rsidP="00762DB2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Pr="005C0A17" w:rsidRDefault="00FA5460" w:rsidP="00762DB2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8467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2DB2" w:rsidRPr="00762DB2">
            <w:rPr>
              <w:rFonts w:ascii="Segoe UI Symbol" w:eastAsia="Times New Roman" w:hAnsi="Segoe UI Symbol" w:cs="Segoe UI Symbol"/>
              <w:w w:val="100"/>
              <w:lang w:eastAsia="en-US"/>
            </w:rPr>
            <w:t>☐</w:t>
          </w:r>
        </w:sdtContent>
      </w:sdt>
      <w:r w:rsidR="00762DB2" w:rsidRPr="00174A1D">
        <w:rPr>
          <w:rFonts w:ascii="Arial" w:eastAsia="Times New Roman" w:hAnsi="Arial" w:cs="Arial"/>
          <w:w w:val="100"/>
          <w:lang w:eastAsia="en-US"/>
        </w:rPr>
        <w:tab/>
        <w:t>Wir erklären, im Umfang der Eignungsleihe gemeinsam mit dem Bewerber/Bieter bzw. der Bewerber-/Bietergemeinschaft für die Auftragsausführung zu haften.</w:t>
      </w:r>
    </w:p>
    <w:p w:rsidR="00762DB2" w:rsidRDefault="00762DB2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62DB2" w:rsidRPr="005512E4" w:rsidRDefault="00762DB2" w:rsidP="005106FC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FA5460" w:rsidRDefault="00FA5460">
      <w:pPr>
        <w:spacing w:line="264" w:lineRule="auto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lastRenderedPageBreak/>
        <w:br w:type="page"/>
      </w:r>
    </w:p>
    <w:p w:rsidR="008F1FB8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Wir erklären, dass wir dem o.g. Unternehmen im Fall der Auftragserteilung die für die Leistungserbringung erforderlichen Mittel unseres Unternehmens zur Verfügung stellen.</w:t>
      </w:r>
    </w:p>
    <w:p w:rsidR="007F28F9" w:rsidRPr="005512E4" w:rsidRDefault="008F1FB8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5512E4">
        <w:rPr>
          <w:rFonts w:ascii="Arial" w:eastAsia="Times New Roman" w:hAnsi="Arial" w:cs="Arial"/>
          <w:w w:val="100"/>
          <w:lang w:eastAsia="en-US"/>
        </w:rPr>
        <w:t>Unsere Eignung weisen wir nach Maßgabe der EU-Bekanntmachung sowie der Bewerbungsbedingungen und der darin vorgeschriebenen Formblätter nach.</w:t>
      </w:r>
    </w:p>
    <w:p w:rsidR="00771964" w:rsidRDefault="00771964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771964" w:rsidRPr="005512E4" w:rsidRDefault="00771964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F3615B" w:rsidRPr="005512E4" w:rsidRDefault="00F3615B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771964" w:rsidRPr="00163EF1" w:rsidTr="005733F9">
        <w:trPr>
          <w:trHeight w:val="567"/>
        </w:trPr>
        <w:tc>
          <w:tcPr>
            <w:tcW w:w="4605" w:type="dxa"/>
            <w:vAlign w:val="bottom"/>
            <w:hideMark/>
          </w:tcPr>
          <w:p w:rsidR="00771964" w:rsidRPr="00335A9A" w:rsidRDefault="00771964" w:rsidP="005733F9">
            <w:pPr>
              <w:spacing w:line="240" w:lineRule="auto"/>
              <w:rPr>
                <w:rFonts w:ascii="Arial" w:hAnsi="Arial" w:cs="Arial"/>
              </w:rPr>
            </w:pP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</w:r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bookmarkStart w:id="2" w:name="_GoBack"/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335A9A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bookmarkEnd w:id="2"/>
            <w:r w:rsidRPr="00335A9A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771964" w:rsidRPr="00163EF1" w:rsidTr="005733F9">
        <w:trPr>
          <w:trHeight w:val="284"/>
        </w:trPr>
        <w:tc>
          <w:tcPr>
            <w:tcW w:w="4605" w:type="dxa"/>
            <w:hideMark/>
          </w:tcPr>
          <w:p w:rsidR="00771964" w:rsidRPr="00163EF1" w:rsidRDefault="00771964" w:rsidP="005733F9">
            <w:pPr>
              <w:spacing w:line="240" w:lineRule="auto"/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:rsidR="00771964" w:rsidRPr="0032721B" w:rsidRDefault="00771964" w:rsidP="00771964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6E4B52" w:rsidRPr="005512E4" w:rsidRDefault="006E4B52" w:rsidP="005106FC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sectPr w:rsidR="006E4B52" w:rsidRPr="005512E4" w:rsidSect="00FA5460">
      <w:headerReference w:type="default" r:id="rId8"/>
      <w:footerReference w:type="default" r:id="rId9"/>
      <w:footerReference w:type="first" r:id="rId10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D4F" w:rsidRDefault="00EA2D4F" w:rsidP="00D77977">
      <w:pPr>
        <w:spacing w:line="240" w:lineRule="auto"/>
      </w:pPr>
      <w:r>
        <w:separator/>
      </w:r>
    </w:p>
  </w:endnote>
  <w:endnote w:type="continuationSeparator" w:id="0">
    <w:p w:rsidR="00EA2D4F" w:rsidRDefault="00EA2D4F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F0A" w:rsidRPr="00BE4F0A" w:rsidRDefault="00BE4F0A" w:rsidP="00BE4F0A">
    <w:pPr>
      <w:pStyle w:val="Kopfzeile"/>
      <w:rPr>
        <w:rFonts w:ascii="Arial" w:hAnsi="Arial" w:cs="Arial"/>
        <w:sz w:val="16"/>
        <w:szCs w:val="16"/>
      </w:rPr>
    </w:pPr>
    <w:r w:rsidRPr="00BE4F0A"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6F865E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Hqu&#10;DWTbAAAABQEAAA8AAAAAAAAAAAAAAAAAbAQAAGRycy9kb3ducmV2LnhtbFBLBQYAAAAABAAEAPMA&#10;AAB0BQAAAAA=&#10;" strokecolor="gray"/>
          </w:pict>
        </mc:Fallback>
      </mc:AlternateContent>
    </w:r>
  </w:p>
  <w:p w:rsidR="008F1FB8" w:rsidRPr="00BE4F0A" w:rsidRDefault="00BE4F0A" w:rsidP="00BE4F0A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FA5460">
      <w:rPr>
        <w:rFonts w:ascii="Arial" w:hAnsi="Arial" w:cs="Arial"/>
        <w:color w:val="808080" w:themeColor="background1" w:themeShade="80"/>
        <w:w w:val="100"/>
        <w:sz w:val="16"/>
        <w:szCs w:val="16"/>
      </w:rPr>
      <w:t>2</w:t>
    </w:r>
    <w:r w:rsidR="008F1FB8" w:rsidRPr="00BE4F0A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FB8" w:rsidRPr="005106FC" w:rsidRDefault="008F1FB8" w:rsidP="008F1FB8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5106FC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B80806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5106FC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80806" w:rsidRPr="002968CC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5106FC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D4F" w:rsidRDefault="00EA2D4F" w:rsidP="00D77977">
      <w:pPr>
        <w:spacing w:line="240" w:lineRule="auto"/>
      </w:pPr>
      <w:r>
        <w:separator/>
      </w:r>
    </w:p>
  </w:footnote>
  <w:footnote w:type="continuationSeparator" w:id="0">
    <w:p w:rsidR="00EA2D4F" w:rsidRDefault="00EA2D4F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B52" w:rsidRDefault="00BE4F0A" w:rsidP="00FA5460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FA5460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259080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2380BD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0.4pt" to="510.2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gf+wJNwAAAAHAQAADwAAAAAAAAAAAAAAAABtBAAAZHJzL2Rvd25yZXYueG1sUEsFBgAAAAAEAAQA&#10;8wAAAHYFAAAAAA==&#10;" strokecolor="gray"/>
          </w:pict>
        </mc:Fallback>
      </mc:AlternateContent>
    </w:r>
    <w:r w:rsidR="00FA5460" w:rsidRPr="00FA5460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12</w:t>
    </w:r>
  </w:p>
  <w:p w:rsidR="00FA5460" w:rsidRPr="00FA5460" w:rsidRDefault="00FA5460" w:rsidP="00FA5460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028AF"/>
    <w:multiLevelType w:val="hybridMultilevel"/>
    <w:tmpl w:val="F02452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Om1VzZO2JRwGYuBMbexmS5r/qaMOV8uyBM847nKExNbf8cb9kG4OQc2iABMg/Y+Uw8h/3I0CEgtUdQyfhzf84A==" w:salt="Jo6c3Ycm1AkS4M2lRDA73w=="/>
  <w:defaultTabStop w:val="397"/>
  <w:autoHyphenation/>
  <w:hyphenationZone w:val="425"/>
  <w:drawingGridHorizontalSpacing w:val="18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3 BB Anlage 3_Eignungsleihe"/>
    <w:docVar w:name="DocNumberVersion" w:val="2697183v1"/>
  </w:docVars>
  <w:rsids>
    <w:rsidRoot w:val="00991EA8"/>
    <w:rsid w:val="00006166"/>
    <w:rsid w:val="0003665D"/>
    <w:rsid w:val="000659F0"/>
    <w:rsid w:val="00082324"/>
    <w:rsid w:val="00085989"/>
    <w:rsid w:val="00091DB1"/>
    <w:rsid w:val="000C2119"/>
    <w:rsid w:val="000C28FD"/>
    <w:rsid w:val="000E1ABF"/>
    <w:rsid w:val="00130695"/>
    <w:rsid w:val="00170F11"/>
    <w:rsid w:val="00184196"/>
    <w:rsid w:val="001866A7"/>
    <w:rsid w:val="001B477F"/>
    <w:rsid w:val="001E7B0C"/>
    <w:rsid w:val="001F1F72"/>
    <w:rsid w:val="001F7E23"/>
    <w:rsid w:val="002122F7"/>
    <w:rsid w:val="00224500"/>
    <w:rsid w:val="0023407D"/>
    <w:rsid w:val="0024481F"/>
    <w:rsid w:val="00245BEF"/>
    <w:rsid w:val="002471A4"/>
    <w:rsid w:val="00253BF7"/>
    <w:rsid w:val="00292423"/>
    <w:rsid w:val="00295237"/>
    <w:rsid w:val="002968CC"/>
    <w:rsid w:val="00297E62"/>
    <w:rsid w:val="002A0CC2"/>
    <w:rsid w:val="002A7395"/>
    <w:rsid w:val="002B11A9"/>
    <w:rsid w:val="0030002E"/>
    <w:rsid w:val="00357738"/>
    <w:rsid w:val="00367631"/>
    <w:rsid w:val="003813B2"/>
    <w:rsid w:val="003B3856"/>
    <w:rsid w:val="003E2ACC"/>
    <w:rsid w:val="003E382F"/>
    <w:rsid w:val="00405308"/>
    <w:rsid w:val="00414310"/>
    <w:rsid w:val="00436AB4"/>
    <w:rsid w:val="00462C76"/>
    <w:rsid w:val="00470C59"/>
    <w:rsid w:val="00471003"/>
    <w:rsid w:val="00482132"/>
    <w:rsid w:val="00483FB8"/>
    <w:rsid w:val="00490ACA"/>
    <w:rsid w:val="0049625C"/>
    <w:rsid w:val="004A2204"/>
    <w:rsid w:val="004B0CCA"/>
    <w:rsid w:val="004B68EB"/>
    <w:rsid w:val="004C7D4E"/>
    <w:rsid w:val="004D2565"/>
    <w:rsid w:val="004E55D1"/>
    <w:rsid w:val="004F6C02"/>
    <w:rsid w:val="005106FC"/>
    <w:rsid w:val="00514BC3"/>
    <w:rsid w:val="00532CFC"/>
    <w:rsid w:val="005512E4"/>
    <w:rsid w:val="005746B7"/>
    <w:rsid w:val="0057678E"/>
    <w:rsid w:val="005A36BE"/>
    <w:rsid w:val="005A4DA9"/>
    <w:rsid w:val="005A6A40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37A56"/>
    <w:rsid w:val="0066206F"/>
    <w:rsid w:val="00677FE5"/>
    <w:rsid w:val="0068678C"/>
    <w:rsid w:val="00687575"/>
    <w:rsid w:val="00687FE5"/>
    <w:rsid w:val="006C24F1"/>
    <w:rsid w:val="006E0061"/>
    <w:rsid w:val="006E4B52"/>
    <w:rsid w:val="006F540A"/>
    <w:rsid w:val="0072129E"/>
    <w:rsid w:val="00727364"/>
    <w:rsid w:val="007425ED"/>
    <w:rsid w:val="00746C67"/>
    <w:rsid w:val="00747070"/>
    <w:rsid w:val="007560A0"/>
    <w:rsid w:val="007603F2"/>
    <w:rsid w:val="00762DB2"/>
    <w:rsid w:val="00764C62"/>
    <w:rsid w:val="00770050"/>
    <w:rsid w:val="00771964"/>
    <w:rsid w:val="007754C1"/>
    <w:rsid w:val="00780069"/>
    <w:rsid w:val="007A7805"/>
    <w:rsid w:val="007B4A7D"/>
    <w:rsid w:val="007F1113"/>
    <w:rsid w:val="007F28F9"/>
    <w:rsid w:val="0081209C"/>
    <w:rsid w:val="00836CED"/>
    <w:rsid w:val="008407D8"/>
    <w:rsid w:val="00855D4D"/>
    <w:rsid w:val="00857C3E"/>
    <w:rsid w:val="00861EF6"/>
    <w:rsid w:val="00873363"/>
    <w:rsid w:val="008C4767"/>
    <w:rsid w:val="008D76BE"/>
    <w:rsid w:val="008E2325"/>
    <w:rsid w:val="008F1FB8"/>
    <w:rsid w:val="009268F4"/>
    <w:rsid w:val="00934974"/>
    <w:rsid w:val="00944E03"/>
    <w:rsid w:val="00961D3E"/>
    <w:rsid w:val="00963F63"/>
    <w:rsid w:val="00965D34"/>
    <w:rsid w:val="00977E5E"/>
    <w:rsid w:val="00991EA8"/>
    <w:rsid w:val="009C163E"/>
    <w:rsid w:val="009C3802"/>
    <w:rsid w:val="009E2B31"/>
    <w:rsid w:val="009E691A"/>
    <w:rsid w:val="009F22B1"/>
    <w:rsid w:val="009F2553"/>
    <w:rsid w:val="00A1335A"/>
    <w:rsid w:val="00A13DE1"/>
    <w:rsid w:val="00A150DD"/>
    <w:rsid w:val="00A42A54"/>
    <w:rsid w:val="00A4515B"/>
    <w:rsid w:val="00A61C0A"/>
    <w:rsid w:val="00A93423"/>
    <w:rsid w:val="00AA13E0"/>
    <w:rsid w:val="00AB1E58"/>
    <w:rsid w:val="00AB6675"/>
    <w:rsid w:val="00AC4DCB"/>
    <w:rsid w:val="00AD6202"/>
    <w:rsid w:val="00B110ED"/>
    <w:rsid w:val="00B129E1"/>
    <w:rsid w:val="00B24087"/>
    <w:rsid w:val="00B501B9"/>
    <w:rsid w:val="00B615B5"/>
    <w:rsid w:val="00B7353A"/>
    <w:rsid w:val="00B80806"/>
    <w:rsid w:val="00BC0ABA"/>
    <w:rsid w:val="00BE4F0A"/>
    <w:rsid w:val="00BE6AF5"/>
    <w:rsid w:val="00C21154"/>
    <w:rsid w:val="00C31F4E"/>
    <w:rsid w:val="00C34957"/>
    <w:rsid w:val="00C41204"/>
    <w:rsid w:val="00C42AB7"/>
    <w:rsid w:val="00C56ECA"/>
    <w:rsid w:val="00C66AD1"/>
    <w:rsid w:val="00C70597"/>
    <w:rsid w:val="00C74762"/>
    <w:rsid w:val="00C74E65"/>
    <w:rsid w:val="00C81C0D"/>
    <w:rsid w:val="00C9475C"/>
    <w:rsid w:val="00CB5054"/>
    <w:rsid w:val="00D01AC3"/>
    <w:rsid w:val="00D24796"/>
    <w:rsid w:val="00D328A7"/>
    <w:rsid w:val="00D332D7"/>
    <w:rsid w:val="00D36058"/>
    <w:rsid w:val="00D36A06"/>
    <w:rsid w:val="00D374C3"/>
    <w:rsid w:val="00D45C60"/>
    <w:rsid w:val="00D6551F"/>
    <w:rsid w:val="00D70EC4"/>
    <w:rsid w:val="00D75414"/>
    <w:rsid w:val="00D77977"/>
    <w:rsid w:val="00D81C90"/>
    <w:rsid w:val="00D864AB"/>
    <w:rsid w:val="00DA52DD"/>
    <w:rsid w:val="00DC48D6"/>
    <w:rsid w:val="00DD03EE"/>
    <w:rsid w:val="00DD04A8"/>
    <w:rsid w:val="00DE2448"/>
    <w:rsid w:val="00DE34BF"/>
    <w:rsid w:val="00E04D8E"/>
    <w:rsid w:val="00E15B52"/>
    <w:rsid w:val="00E3362D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A2D4F"/>
    <w:rsid w:val="00ED066F"/>
    <w:rsid w:val="00ED2860"/>
    <w:rsid w:val="00ED5B18"/>
    <w:rsid w:val="00EE0759"/>
    <w:rsid w:val="00EF537F"/>
    <w:rsid w:val="00F135C5"/>
    <w:rsid w:val="00F21915"/>
    <w:rsid w:val="00F21FC5"/>
    <w:rsid w:val="00F3615B"/>
    <w:rsid w:val="00F413F7"/>
    <w:rsid w:val="00F509F6"/>
    <w:rsid w:val="00F81105"/>
    <w:rsid w:val="00F929B7"/>
    <w:rsid w:val="00FA5460"/>
    <w:rsid w:val="00FB4A0A"/>
    <w:rsid w:val="00FC26E3"/>
    <w:rsid w:val="00FC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69CC846"/>
  <w15:docId w15:val="{A135DF09-A733-4D5A-8AB4-B7994994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91E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styleId="berarbeitung">
    <w:name w:val="Revision"/>
    <w:hidden/>
    <w:uiPriority w:val="99"/>
    <w:semiHidden/>
    <w:rsid w:val="002968C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108E2-AA2D-4735-A8B4-64C904A7D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BBE42-1432-473D-8040-25CC031A79C9}"/>
</file>

<file path=customXml/itemProps3.xml><?xml version="1.0" encoding="utf-8"?>
<ds:datastoreItem xmlns:ds="http://schemas.openxmlformats.org/officeDocument/2006/customXml" ds:itemID="{4AAE1883-D1D5-4679-B130-64176F21968D}"/>
</file>

<file path=customXml/itemProps4.xml><?xml version="1.0" encoding="utf-8"?>
<ds:datastoreItem xmlns:ds="http://schemas.openxmlformats.org/officeDocument/2006/customXml" ds:itemID="{0DA270A3-D79D-41DA-83EE-DB9D893CF770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2</Pages>
  <Words>288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5</cp:revision>
  <dcterms:created xsi:type="dcterms:W3CDTF">2022-03-24T13:31:00Z</dcterms:created>
  <dcterms:modified xsi:type="dcterms:W3CDTF">2024-06-25T10:43:00Z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